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1018" w:rsidRDefault="00F31018" w:rsidP="00F310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WESTON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31018" w:rsidRDefault="00F31018" w:rsidP="00F31018">
      <w:pPr>
        <w:rPr>
          <w:rFonts w:ascii="Times New Roman" w:hAnsi="Times New Roman" w:cs="Times New Roman"/>
        </w:rPr>
      </w:pPr>
    </w:p>
    <w:p w:rsidR="00F31018" w:rsidRDefault="00F31018" w:rsidP="00F31018">
      <w:pPr>
        <w:rPr>
          <w:rFonts w:ascii="Times New Roman" w:hAnsi="Times New Roman" w:cs="Times New Roman"/>
        </w:rPr>
      </w:pPr>
    </w:p>
    <w:p w:rsidR="00F31018" w:rsidRDefault="00F31018" w:rsidP="00F310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Richard </w:t>
      </w:r>
      <w:proofErr w:type="spellStart"/>
      <w:r>
        <w:rPr>
          <w:rFonts w:ascii="Times New Roman" w:hAnsi="Times New Roman" w:cs="Times New Roman"/>
        </w:rPr>
        <w:t>Oxenbrigge</w:t>
      </w:r>
      <w:proofErr w:type="spellEnd"/>
      <w:r>
        <w:rPr>
          <w:rFonts w:ascii="Times New Roman" w:hAnsi="Times New Roman" w:cs="Times New Roman"/>
        </w:rPr>
        <w:t>(q.v.) made a plaint of common recovery against</w:t>
      </w:r>
    </w:p>
    <w:p w:rsidR="00F31018" w:rsidRDefault="00F31018" w:rsidP="00F310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William Unknown(q.v.).</w:t>
      </w:r>
    </w:p>
    <w:p w:rsidR="00F31018" w:rsidRDefault="00F31018" w:rsidP="00F310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C46F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F31018" w:rsidRDefault="00F31018" w:rsidP="00F31018">
      <w:pPr>
        <w:rPr>
          <w:rFonts w:ascii="Times New Roman" w:hAnsi="Times New Roman" w:cs="Times New Roman"/>
        </w:rPr>
      </w:pPr>
    </w:p>
    <w:p w:rsidR="00F31018" w:rsidRDefault="00F31018" w:rsidP="00F31018">
      <w:pPr>
        <w:rPr>
          <w:rFonts w:ascii="Times New Roman" w:hAnsi="Times New Roman" w:cs="Times New Roman"/>
        </w:rPr>
      </w:pPr>
    </w:p>
    <w:p w:rsidR="006B2F86" w:rsidRPr="00E71FC3" w:rsidRDefault="00F31018" w:rsidP="00F31018">
      <w:pPr>
        <w:pStyle w:val="NoSpacing"/>
      </w:pPr>
      <w:r>
        <w:t>7 October 2017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1018" w:rsidRDefault="00F31018" w:rsidP="00E71FC3">
      <w:r>
        <w:separator/>
      </w:r>
    </w:p>
  </w:endnote>
  <w:endnote w:type="continuationSeparator" w:id="0">
    <w:p w:rsidR="00F31018" w:rsidRDefault="00F3101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1018" w:rsidRDefault="00F31018" w:rsidP="00E71FC3">
      <w:r>
        <w:separator/>
      </w:r>
    </w:p>
  </w:footnote>
  <w:footnote w:type="continuationSeparator" w:id="0">
    <w:p w:rsidR="00F31018" w:rsidRDefault="00F3101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01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31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0D24FD-AC05-4C2D-955C-CCF1F6FB6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101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310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2017-10-10T19:12:00Z</dcterms:created>
  <dcterms:modified xsi:type="dcterms:W3CDTF">2017-10-10T19:13:00Z</dcterms:modified>
</cp:coreProperties>
</file>